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F4B" w:rsidRDefault="00232F4B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232F4B" w:rsidRDefault="00232F4B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Dunkeswell Abbey.</w:t>
      </w:r>
    </w:p>
    <w:p w:rsidR="00232F4B" w:rsidRDefault="00232F4B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F4B" w:rsidRDefault="00232F4B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1318" w:rsidRDefault="00141318" w:rsidP="001413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May1423 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141318" w:rsidRDefault="00141318" w:rsidP="001413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part 4 pp.83-4)</w:t>
      </w:r>
      <w:bookmarkStart w:id="0" w:name="_GoBack"/>
      <w:bookmarkEnd w:id="0"/>
    </w:p>
    <w:p w:rsidR="00232F4B" w:rsidRDefault="00232F4B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sub-deacon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Devon, by the Bishop.</w:t>
      </w:r>
    </w:p>
    <w:p w:rsidR="00232F4B" w:rsidRDefault="00232F4B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pp.106-7)</w:t>
      </w:r>
    </w:p>
    <w:p w:rsidR="009B6C21" w:rsidRDefault="009B6C21" w:rsidP="009B6C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same place by the Bishop. (ibid.p.108)</w:t>
      </w:r>
    </w:p>
    <w:p w:rsidR="004332BA" w:rsidRDefault="004332BA" w:rsidP="004332B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</w:p>
    <w:p w:rsidR="004332BA" w:rsidRDefault="004332BA" w:rsidP="004332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 p.115)</w:t>
      </w:r>
    </w:p>
    <w:p w:rsidR="009B6C21" w:rsidRDefault="009B6C21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141318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C21" w:rsidRDefault="009B6C21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 2016</w:t>
      </w:r>
    </w:p>
    <w:p w:rsidR="004332BA" w:rsidRPr="00232F4B" w:rsidRDefault="004332BA" w:rsidP="00232F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2016</w:t>
      </w:r>
    </w:p>
    <w:sectPr w:rsidR="004332BA" w:rsidRPr="00232F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F4B" w:rsidRDefault="00232F4B" w:rsidP="00E71FC3">
      <w:pPr>
        <w:spacing w:after="0" w:line="240" w:lineRule="auto"/>
      </w:pPr>
      <w:r>
        <w:separator/>
      </w:r>
    </w:p>
  </w:endnote>
  <w:endnote w:type="continuationSeparator" w:id="0">
    <w:p w:rsidR="00232F4B" w:rsidRDefault="00232F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F4B" w:rsidRDefault="00232F4B" w:rsidP="00E71FC3">
      <w:pPr>
        <w:spacing w:after="0" w:line="240" w:lineRule="auto"/>
      </w:pPr>
      <w:r>
        <w:separator/>
      </w:r>
    </w:p>
  </w:footnote>
  <w:footnote w:type="continuationSeparator" w:id="0">
    <w:p w:rsidR="00232F4B" w:rsidRDefault="00232F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F4B"/>
    <w:rsid w:val="00141318"/>
    <w:rsid w:val="00232F4B"/>
    <w:rsid w:val="004332BA"/>
    <w:rsid w:val="009B6C2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BBD38"/>
  <w15:chartTrackingRefBased/>
  <w15:docId w15:val="{AA9396BE-D4C9-4021-9AEC-90D0F2EA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2016-04-19T14:07:00Z</dcterms:created>
  <dcterms:modified xsi:type="dcterms:W3CDTF">2016-11-01T08:01:00Z</dcterms:modified>
</cp:coreProperties>
</file>